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Stirling and Strathallan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Stirling and Strathallan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Stirling and Strathallan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Stirling and Strathallan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Stirling and Strathallan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Stirling and Strathallan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72.0% </w:t>
      </w:r>
      <w:r w:rsidRPr="004747BF">
        <w:rPr>
          <w:rFonts w:ascii="Libre Franklin Light" w:eastAsia="Times New Roman" w:hAnsi="Libre Franklin Light" w:cs="Calibri Light"/>
        </w:rPr>
        <w:t xml:space="preserve">of those respondents classified as PGSI 8+ in Stirling and Strathallan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Stirling and Strathallan is estimated to be </w:t>
      </w:r>
      <w:r w:rsidRPr="00773DF7">
        <w:rPr>
          <w:rFonts w:ascii="Libre Franklin Light" w:eastAsia="Times New Roman" w:hAnsi="Libre Franklin Light" w:cs="Calibri Light"/>
          <w:b/>
          <w:bCs/>
          <w:color w:val="C45911" w:themeColor="accent2" w:themeShade="BF"/>
        </w:rPr>
        <w:t xml:space="preserve">£1,692,279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Stirling and Strathallan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Stirling and Strathallan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Stirling and Strathallan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Stirling and Strathallan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irling and Strathall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Stirling and Strathallan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irling and Strathall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Stirling and Strathallan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Stirling and Strathallan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irling and Strathall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Stirling and Strathallan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Stirling and Strathallan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Stirling and Strathallan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Stirling and Strathallan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Stirling and Strathallan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Stirling and Strathallan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£1,692,279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Stirling and Strathallan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£27,564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£570,049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£40,836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£11,485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£21,056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£1,021,289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£1,692,279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Stirling and Strathallan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Stirling and Strathallan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Stirling and Strathallan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Stirling and Strathallan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Stirling and Strathallan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Stirling and Strathallan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Stirling and Strathallan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Stirling and Strathallan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Stirling and Strathallan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Stirling and Strathallan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Stirling and Strathallan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Stirling and Strathallan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BEB76F8-C27D-4CF5-BC56-D80406C4AE6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